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42A80" w14:textId="77777777" w:rsidR="00EA133B" w:rsidRDefault="00EA133B" w:rsidP="0040376D">
      <w:pPr>
        <w:rPr>
          <w:rFonts w:cs="Arial"/>
        </w:rPr>
      </w:pPr>
    </w:p>
    <w:p w14:paraId="0F8DCD38" w14:textId="687D4879" w:rsidR="0040376D" w:rsidRDefault="0040376D" w:rsidP="0040376D">
      <w:pPr>
        <w:rPr>
          <w:rFonts w:cs="Arial"/>
        </w:rPr>
      </w:pPr>
      <w:r w:rsidRPr="2D9F05F1">
        <w:rPr>
          <w:rFonts w:cs="Arial"/>
        </w:rPr>
        <w:t>Številka:</w:t>
      </w:r>
      <w:r w:rsidR="2CE10017" w:rsidRPr="2D9F05F1">
        <w:rPr>
          <w:rFonts w:cs="Arial"/>
        </w:rPr>
        <w:t xml:space="preserve"> </w:t>
      </w:r>
      <w:r w:rsidR="008B5D0B">
        <w:rPr>
          <w:rFonts w:eastAsia="Calibri" w:cs="Arial"/>
          <w:bCs/>
          <w:color w:val="000000"/>
          <w:kern w:val="2"/>
        </w:rPr>
        <w:t>47.2026</w:t>
      </w:r>
    </w:p>
    <w:p w14:paraId="15DABAB3" w14:textId="77777777" w:rsidR="00E146B4" w:rsidRDefault="00E146B4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</w:p>
    <w:p w14:paraId="6DC63042" w14:textId="5C35C530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5385" w:type="dxa"/>
        <w:tblInd w:w="38" w:type="dxa"/>
        <w:tblLook w:val="04A0" w:firstRow="1" w:lastRow="0" w:firstColumn="1" w:lastColumn="0" w:noHBand="0" w:noVBand="1"/>
      </w:tblPr>
      <w:tblGrid>
        <w:gridCol w:w="1795"/>
        <w:gridCol w:w="2647"/>
        <w:gridCol w:w="2173"/>
        <w:gridCol w:w="3548"/>
        <w:gridCol w:w="1843"/>
        <w:gridCol w:w="1701"/>
        <w:gridCol w:w="1678"/>
      </w:tblGrid>
      <w:tr w:rsidR="00E146B4" w:rsidRPr="006A4216" w14:paraId="748E3B7A" w14:textId="77777777" w:rsidTr="0020167F">
        <w:trPr>
          <w:gridAfter w:val="1"/>
          <w:wAfter w:w="1678" w:type="dxa"/>
          <w:trHeight w:val="330"/>
        </w:trPr>
        <w:tc>
          <w:tcPr>
            <w:tcW w:w="1795" w:type="dxa"/>
            <w:vAlign w:val="center"/>
          </w:tcPr>
          <w:p w14:paraId="0254598A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2647" w:type="dxa"/>
            <w:vAlign w:val="center"/>
          </w:tcPr>
          <w:p w14:paraId="78FBBED9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2173" w:type="dxa"/>
            <w:vAlign w:val="center"/>
          </w:tcPr>
          <w:p w14:paraId="6CD5821E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3548" w:type="dxa"/>
            <w:vAlign w:val="center"/>
          </w:tcPr>
          <w:p w14:paraId="55EDB068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14:paraId="1A957B32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vAlign w:val="center"/>
          </w:tcPr>
          <w:p w14:paraId="73A3F8D7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20167F" w:rsidRPr="0073420D" w14:paraId="7554AE44" w14:textId="77777777" w:rsidTr="0020167F">
        <w:trPr>
          <w:gridAfter w:val="1"/>
          <w:wAfter w:w="1678" w:type="dxa"/>
          <w:trHeight w:val="602"/>
        </w:trPr>
        <w:tc>
          <w:tcPr>
            <w:tcW w:w="1795" w:type="dxa"/>
          </w:tcPr>
          <w:p w14:paraId="0F8C9C67" w14:textId="77777777" w:rsidR="0020167F" w:rsidRPr="0073420D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vAlign w:val="center"/>
          </w:tcPr>
          <w:p w14:paraId="2058D03F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173" w:type="dxa"/>
            <w:vAlign w:val="center"/>
          </w:tcPr>
          <w:p w14:paraId="57A8D1B9" w14:textId="77777777" w:rsidR="0020167F" w:rsidRP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20167F">
              <w:rPr>
                <w:sz w:val="20"/>
                <w:szCs w:val="20"/>
              </w:rPr>
              <w:t xml:space="preserve">Vrsta storitve </w:t>
            </w:r>
          </w:p>
          <w:p w14:paraId="02827F4D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/ki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podjetje/</w:t>
            </w:r>
          </w:p>
        </w:tc>
        <w:tc>
          <w:tcPr>
            <w:tcW w:w="3548" w:type="dxa"/>
            <w:vAlign w:val="center"/>
          </w:tcPr>
          <w:p w14:paraId="635A5F53" w14:textId="115A70E8" w:rsidR="0020167F" w:rsidRP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20167F">
              <w:rPr>
                <w:sz w:val="20"/>
                <w:szCs w:val="20"/>
              </w:rPr>
              <w:t>Delež, ki bo izveden s strani sodelujočega podjetja</w:t>
            </w:r>
          </w:p>
          <w:p w14:paraId="4FAC10CF" w14:textId="3A5395BA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70DBB1B" w14:textId="77777777" w:rsid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04CFAF7D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, v primeru, da ponudnik nastopa sam, tega dela ni potrebno izpolnjevati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14:paraId="2E8BF620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4A6DE771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20167F" w:rsidRPr="006A4216" w14:paraId="2E39B422" w14:textId="77777777" w:rsidTr="006C2F96">
        <w:trPr>
          <w:gridAfter w:val="1"/>
          <w:wAfter w:w="1678" w:type="dxa"/>
          <w:trHeight w:val="311"/>
        </w:trPr>
        <w:tc>
          <w:tcPr>
            <w:tcW w:w="1795" w:type="dxa"/>
            <w:vAlign w:val="center"/>
          </w:tcPr>
          <w:p w14:paraId="4CAE6D33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647" w:type="dxa"/>
          </w:tcPr>
          <w:p w14:paraId="5AA0192A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4A83390E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2730A54E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</w:tcPr>
          <w:p w14:paraId="1042654D" w14:textId="77777777" w:rsidR="0020167F" w:rsidRPr="006A4216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14:paraId="5E34E4C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20167F" w:rsidRPr="006A4216" w14:paraId="02604469" w14:textId="77777777" w:rsidTr="0020167F">
        <w:trPr>
          <w:gridAfter w:val="1"/>
          <w:wAfter w:w="1678" w:type="dxa"/>
          <w:trHeight w:val="300"/>
        </w:trPr>
        <w:tc>
          <w:tcPr>
            <w:tcW w:w="1795" w:type="dxa"/>
            <w:vAlign w:val="center"/>
          </w:tcPr>
          <w:p w14:paraId="76C05045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Soponudnik</w:t>
            </w:r>
          </w:p>
        </w:tc>
        <w:tc>
          <w:tcPr>
            <w:tcW w:w="2647" w:type="dxa"/>
          </w:tcPr>
          <w:p w14:paraId="4AD451B0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3D1E5269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4F4C5771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EC366F6" w14:textId="77777777" w:rsidR="0020167F" w:rsidRPr="006A4216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951CE32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20167F" w:rsidRPr="006A4216" w14:paraId="77D42D07" w14:textId="77777777" w:rsidTr="0020167F">
        <w:trPr>
          <w:gridAfter w:val="1"/>
          <w:wAfter w:w="1678" w:type="dxa"/>
          <w:trHeight w:val="289"/>
        </w:trPr>
        <w:tc>
          <w:tcPr>
            <w:tcW w:w="1795" w:type="dxa"/>
            <w:vAlign w:val="center"/>
          </w:tcPr>
          <w:p w14:paraId="422D275E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647" w:type="dxa"/>
          </w:tcPr>
          <w:p w14:paraId="594C15F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5D4A4824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05BE6965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4DDF2C6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1B780C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E146B4" w:rsidRPr="006A4216" w14:paraId="078D1713" w14:textId="77777777" w:rsidTr="0020167F">
        <w:trPr>
          <w:trHeight w:val="287"/>
        </w:trPr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0647A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2AB5B5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tcBorders>
              <w:left w:val="single" w:sz="4" w:space="0" w:color="auto"/>
            </w:tcBorders>
            <w:vAlign w:val="center"/>
          </w:tcPr>
          <w:p w14:paraId="12DBC2DE" w14:textId="1ABF6E90" w:rsidR="00E146B4" w:rsidRPr="006A4216" w:rsidRDefault="00E146B4" w:rsidP="0020167F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 w:rsidRPr="00AE65E6">
              <w:rPr>
                <w:i/>
                <w:color w:val="A6A6A6" w:themeColor="background1" w:themeShade="A6"/>
                <w:sz w:val="18"/>
                <w:szCs w:val="18"/>
              </w:rPr>
              <w:t>max. 100%)</w:t>
            </w:r>
            <w:r w:rsidRPr="00AE65E6">
              <w:rPr>
                <w:sz w:val="18"/>
                <w:szCs w:val="18"/>
              </w:rPr>
              <w:t>:</w:t>
            </w:r>
          </w:p>
        </w:tc>
        <w:tc>
          <w:tcPr>
            <w:tcW w:w="3548" w:type="dxa"/>
            <w:tcBorders>
              <w:right w:val="single" w:sz="4" w:space="0" w:color="auto"/>
            </w:tcBorders>
          </w:tcPr>
          <w:p w14:paraId="13CF833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522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969D0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</w:tbl>
    <w:p w14:paraId="02D96322" w14:textId="77777777" w:rsidR="00BF794C" w:rsidRDefault="00BF794C" w:rsidP="00E146B4">
      <w:pPr>
        <w:ind w:right="7"/>
        <w:rPr>
          <w:rFonts w:cs="Arial"/>
          <w:b/>
          <w:sz w:val="18"/>
          <w:szCs w:val="18"/>
        </w:rPr>
      </w:pPr>
    </w:p>
    <w:p w14:paraId="71685A5A" w14:textId="726409D0" w:rsidR="00E146B4" w:rsidRPr="002F7CAF" w:rsidRDefault="00E146B4" w:rsidP="00E146B4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>glavnega ponudnika in soponudnika</w:t>
      </w:r>
      <w:r w:rsidRPr="002F7CAF">
        <w:rPr>
          <w:rFonts w:cs="Arial"/>
          <w:b/>
          <w:sz w:val="18"/>
          <w:szCs w:val="18"/>
        </w:rPr>
        <w:t>:</w:t>
      </w:r>
    </w:p>
    <w:p w14:paraId="4B5F3484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E6E95AE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1370F301" w14:textId="77777777" w:rsidR="00E146B4" w:rsidRPr="002F7CAF" w:rsidRDefault="00E146B4" w:rsidP="00E146B4">
      <w:pPr>
        <w:ind w:left="360" w:right="7"/>
        <w:jc w:val="both"/>
        <w:rPr>
          <w:rFonts w:cs="Arial"/>
          <w:sz w:val="18"/>
          <w:szCs w:val="18"/>
        </w:rPr>
      </w:pPr>
    </w:p>
    <w:p w14:paraId="6F272914" w14:textId="77777777" w:rsidR="00E146B4" w:rsidRPr="006A4216" w:rsidRDefault="00E146B4" w:rsidP="00E146B4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C5FDB8D" w14:textId="77777777" w:rsidR="00E146B4" w:rsidRPr="00F17503" w:rsidRDefault="00E146B4" w:rsidP="00E146B4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147690A9" w14:textId="77777777" w:rsidR="00E146B4" w:rsidRPr="006A4216" w:rsidRDefault="00E146B4" w:rsidP="00E146B4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/soponudnikov,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23984E1B" w14:textId="77777777" w:rsidR="00E146B4" w:rsidRPr="00184A2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r>
        <w:rPr>
          <w:sz w:val="18"/>
          <w:szCs w:val="18"/>
          <w:lang w:eastAsia="x-none"/>
        </w:rPr>
        <w:t>Soponudnik(-i)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24F929D1" w14:textId="77777777" w:rsidR="00E146B4" w:rsidRPr="00EF563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r>
        <w:rPr>
          <w:sz w:val="18"/>
          <w:szCs w:val="18"/>
          <w:lang w:eastAsia="x-none"/>
        </w:rPr>
        <w:t>Soponudnik(-i) in podizvajalec(-i) v šestem stolpcu potrdi(-ta/-jo) navedeno v tabeli.</w:t>
      </w:r>
    </w:p>
    <w:p w14:paraId="05C5FFC3" w14:textId="77777777" w:rsidR="00E146B4" w:rsidRPr="00F17503" w:rsidRDefault="00E146B4" w:rsidP="00E146B4">
      <w:pPr>
        <w:pStyle w:val="Pripombabesedilo"/>
        <w:ind w:left="357"/>
        <w:rPr>
          <w:rFonts w:cs="Arial"/>
          <w:sz w:val="18"/>
          <w:szCs w:val="18"/>
        </w:rPr>
      </w:pPr>
    </w:p>
    <w:p w14:paraId="17F17E3C" w14:textId="77777777" w:rsidR="00E146B4" w:rsidRPr="00EF5632" w:rsidRDefault="00E146B4" w:rsidP="00E146B4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(ponudnika/soponudnika, pri katerem nastopamo kot podizvajalec), v zvezi z izvedbo predmetnega javnega naročila, plačuje neposredno na naš transakcijski račun, na podlagi izstavljenih računov, ki jih bo predhodno potrdil izvajalec/soizvajalec.</w:t>
      </w:r>
    </w:p>
    <w:p w14:paraId="639C5B7E" w14:textId="77777777" w:rsidR="00EA133B" w:rsidRDefault="00EA133B" w:rsidP="00E146B4">
      <w:pPr>
        <w:ind w:left="8496" w:firstLine="708"/>
        <w:jc w:val="both"/>
        <w:rPr>
          <w:rFonts w:cs="Arial"/>
        </w:rPr>
      </w:pPr>
    </w:p>
    <w:p w14:paraId="26848596" w14:textId="26714CCF" w:rsidR="00E146B4" w:rsidRDefault="00E146B4" w:rsidP="00E146B4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45059166" w14:textId="77777777" w:rsidR="00E146B4" w:rsidRPr="00EA133B" w:rsidRDefault="00E146B4" w:rsidP="00E146B4">
      <w:pPr>
        <w:ind w:left="9204"/>
        <w:jc w:val="both"/>
        <w:rPr>
          <w:rFonts w:cs="Arial"/>
          <w:sz w:val="18"/>
          <w:szCs w:val="18"/>
        </w:rPr>
      </w:pPr>
      <w:r w:rsidRPr="00EA133B">
        <w:rPr>
          <w:rFonts w:cs="Arial"/>
          <w:sz w:val="18"/>
          <w:szCs w:val="18"/>
        </w:rPr>
        <w:t>Podpis zakonitega zastopnika in žig</w:t>
      </w:r>
    </w:p>
    <w:p w14:paraId="01A7E1F5" w14:textId="77777777" w:rsidR="00E146B4" w:rsidRDefault="00E146B4" w:rsidP="00E146B4">
      <w:pPr>
        <w:ind w:left="9204"/>
        <w:jc w:val="both"/>
        <w:rPr>
          <w:rFonts w:cs="Arial"/>
        </w:rPr>
      </w:pPr>
      <w:r w:rsidRPr="00EA133B">
        <w:rPr>
          <w:rFonts w:cs="Arial"/>
          <w:sz w:val="18"/>
          <w:szCs w:val="18"/>
        </w:rPr>
        <w:t>glavnega ponudnika</w:t>
      </w:r>
    </w:p>
    <w:p w14:paraId="1682EE6D" w14:textId="3C4C9A83" w:rsidR="00ED5254" w:rsidRPr="0040376D" w:rsidRDefault="00E146B4" w:rsidP="003B10DB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D5254" w:rsidRPr="0040376D" w:rsidSect="00C945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39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5E76A" w14:textId="77777777" w:rsidR="0091758D" w:rsidRDefault="0091758D">
      <w:r>
        <w:separator/>
      </w:r>
    </w:p>
  </w:endnote>
  <w:endnote w:type="continuationSeparator" w:id="0">
    <w:p w14:paraId="763406E7" w14:textId="77777777" w:rsidR="0091758D" w:rsidRDefault="0091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BC7AF" w14:textId="77777777" w:rsidR="00605183" w:rsidRDefault="006051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2A943E9F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A86F" w14:textId="162022FB" w:rsidR="003F2CEB" w:rsidRDefault="00B2616C">
    <w:r>
      <w:rPr>
        <w:noProof/>
      </w:rPr>
      <w:drawing>
        <wp:anchor distT="0" distB="0" distL="114300" distR="114300" simplePos="0" relativeHeight="251658240" behindDoc="0" locked="0" layoutInCell="1" allowOverlap="1" wp14:anchorId="39F9AC90" wp14:editId="5A0E9063">
          <wp:simplePos x="0" y="0"/>
          <wp:positionH relativeFrom="column">
            <wp:posOffset>3663950</wp:posOffset>
          </wp:positionH>
          <wp:positionV relativeFrom="paragraph">
            <wp:posOffset>395605</wp:posOffset>
          </wp:positionV>
          <wp:extent cx="1303020" cy="457200"/>
          <wp:effectExtent l="0" t="0" r="0" b="0"/>
          <wp:wrapNone/>
          <wp:docPr id="1643194695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7351"/>
                  <a:stretch>
                    <a:fillRect/>
                  </a:stretch>
                </pic:blipFill>
                <pic:spPr bwMode="auto">
                  <a:xfrm>
                    <a:off x="0" y="0"/>
                    <a:ext cx="13030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</w:tcPr>
        <w:p w14:paraId="26BA54CC" w14:textId="033EEE8D" w:rsidR="00370866" w:rsidRDefault="00370866" w:rsidP="00A1445A">
          <w:pPr>
            <w:jc w:val="right"/>
            <w:rPr>
              <w:rStyle w:val="tevilkastrani"/>
              <w:rFonts w:cs="Arial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  <w:p w14:paraId="0B5AC64E" w14:textId="792A3A2B" w:rsidR="00B2616C" w:rsidRDefault="00B2616C" w:rsidP="00A1445A">
          <w:pPr>
            <w:jc w:val="right"/>
            <w:rPr>
              <w:rStyle w:val="tevilkastrani"/>
            </w:rPr>
          </w:pPr>
        </w:p>
        <w:p w14:paraId="2D2AA01A" w14:textId="7F2DABAE" w:rsidR="00B2616C" w:rsidRPr="00A1445A" w:rsidRDefault="00B2616C" w:rsidP="00A1445A">
          <w:pPr>
            <w:jc w:val="right"/>
            <w:rPr>
              <w:rFonts w:cs="Arial"/>
              <w:color w:val="000000"/>
            </w:rPr>
          </w:pP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59980" w14:textId="77777777" w:rsidR="0091758D" w:rsidRDefault="0091758D">
      <w:r>
        <w:separator/>
      </w:r>
    </w:p>
  </w:footnote>
  <w:footnote w:type="continuationSeparator" w:id="0">
    <w:p w14:paraId="0E711850" w14:textId="77777777" w:rsidR="0091758D" w:rsidRDefault="0091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44FA0" w14:textId="77777777" w:rsidR="00605183" w:rsidRDefault="006051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4DE3C6BE" w14:paraId="6704073F" w14:textId="77777777" w:rsidTr="4DE3C6BE">
      <w:trPr>
        <w:trHeight w:val="300"/>
      </w:trPr>
      <w:tc>
        <w:tcPr>
          <w:tcW w:w="4665" w:type="dxa"/>
        </w:tcPr>
        <w:p w14:paraId="14078173" w14:textId="4C988557" w:rsidR="4DE3C6BE" w:rsidRDefault="4DE3C6BE" w:rsidP="4DE3C6BE">
          <w:pPr>
            <w:pStyle w:val="Glava"/>
            <w:ind w:left="-115"/>
          </w:pPr>
        </w:p>
      </w:tc>
      <w:tc>
        <w:tcPr>
          <w:tcW w:w="4665" w:type="dxa"/>
        </w:tcPr>
        <w:p w14:paraId="02B72CFD" w14:textId="38F3643A" w:rsidR="4DE3C6BE" w:rsidRDefault="4DE3C6BE" w:rsidP="4DE3C6BE">
          <w:pPr>
            <w:pStyle w:val="Glava"/>
            <w:jc w:val="center"/>
          </w:pPr>
        </w:p>
      </w:tc>
      <w:tc>
        <w:tcPr>
          <w:tcW w:w="4665" w:type="dxa"/>
        </w:tcPr>
        <w:p w14:paraId="618FB5EA" w14:textId="2EBCAA31" w:rsidR="4DE3C6BE" w:rsidRDefault="4DE3C6BE" w:rsidP="4DE3C6BE">
          <w:pPr>
            <w:pStyle w:val="Glava"/>
            <w:ind w:right="-115"/>
            <w:jc w:val="right"/>
          </w:pPr>
        </w:p>
      </w:tc>
    </w:tr>
  </w:tbl>
  <w:p w14:paraId="78DF6581" w14:textId="6D0CF3F1" w:rsidR="4DE3C6BE" w:rsidRDefault="4DE3C6BE" w:rsidP="4DE3C6B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C2B1F" w14:textId="5F86F861" w:rsidR="0020167F" w:rsidRPr="0020167F" w:rsidRDefault="00605183" w:rsidP="0020167F">
    <w:r w:rsidRPr="0003629B">
      <w:rPr>
        <w:noProof/>
      </w:rPr>
      <w:drawing>
        <wp:inline distT="0" distB="0" distL="0" distR="0" wp14:anchorId="57F39227" wp14:editId="363AD81B">
          <wp:extent cx="5753100" cy="708660"/>
          <wp:effectExtent l="0" t="0" r="0" b="0"/>
          <wp:docPr id="45806040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</w:tcPr>
        <w:p w14:paraId="62F9A3DB" w14:textId="0C278546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7797" w:type="dxa"/>
          <w:tcBorders>
            <w:bottom w:val="single" w:sz="4" w:space="0" w:color="auto"/>
          </w:tcBorders>
        </w:tcPr>
        <w:p w14:paraId="1E0FEF5D" w14:textId="0854AC2A" w:rsidR="00370866" w:rsidRPr="00A1445A" w:rsidRDefault="00370866" w:rsidP="00C945E8">
          <w:pPr>
            <w:rPr>
              <w:rFonts w:cs="Arial"/>
              <w:color w:val="000000"/>
            </w:rPr>
          </w:pPr>
        </w:p>
      </w:tc>
      <w:tc>
        <w:tcPr>
          <w:tcW w:w="2409" w:type="dxa"/>
          <w:tcBorders>
            <w:bottom w:val="single" w:sz="4" w:space="0" w:color="auto"/>
          </w:tcBorders>
          <w:vAlign w:val="bottom"/>
        </w:tcPr>
        <w:p w14:paraId="19D4B8CF" w14:textId="30AD6DA9" w:rsidR="00370866" w:rsidRPr="00A1445A" w:rsidRDefault="00370866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14:paraId="434B8199" w14:textId="7D083A21" w:rsidR="00C0552D" w:rsidRPr="00531D88" w:rsidRDefault="00123242" w:rsidP="00E146B4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E146B4"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08959060">
    <w:abstractNumId w:val="4"/>
  </w:num>
  <w:num w:numId="2" w16cid:durableId="1816295348">
    <w:abstractNumId w:val="6"/>
  </w:num>
  <w:num w:numId="3" w16cid:durableId="592200522">
    <w:abstractNumId w:val="3"/>
  </w:num>
  <w:num w:numId="4" w16cid:durableId="2052999344">
    <w:abstractNumId w:val="1"/>
  </w:num>
  <w:num w:numId="5" w16cid:durableId="2144156332">
    <w:abstractNumId w:val="5"/>
  </w:num>
  <w:num w:numId="6" w16cid:durableId="1299265596">
    <w:abstractNumId w:val="0"/>
  </w:num>
  <w:num w:numId="7" w16cid:durableId="1078672576">
    <w:abstractNumId w:val="9"/>
  </w:num>
  <w:num w:numId="8" w16cid:durableId="2005551396">
    <w:abstractNumId w:val="7"/>
  </w:num>
  <w:num w:numId="9" w16cid:durableId="1668168584">
    <w:abstractNumId w:val="2"/>
  </w:num>
  <w:num w:numId="10" w16cid:durableId="8061652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167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0E48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10DB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05183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C2F9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34DF0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5D0B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1758D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0B8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36866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616C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BF794C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1CC2"/>
    <w:rsid w:val="00C53E88"/>
    <w:rsid w:val="00C565DD"/>
    <w:rsid w:val="00C64A95"/>
    <w:rsid w:val="00C82B34"/>
    <w:rsid w:val="00C873BC"/>
    <w:rsid w:val="00C945E8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1BC0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146B4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86FC3"/>
    <w:rsid w:val="00E932C8"/>
    <w:rsid w:val="00E94875"/>
    <w:rsid w:val="00E95B73"/>
    <w:rsid w:val="00E9600A"/>
    <w:rsid w:val="00EA133B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34389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39D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216E32C3"/>
    <w:rsid w:val="2CE10017"/>
    <w:rsid w:val="2D9F05F1"/>
    <w:rsid w:val="3D394E1E"/>
    <w:rsid w:val="40CE1019"/>
    <w:rsid w:val="4DE3C6BE"/>
    <w:rsid w:val="53241361"/>
    <w:rsid w:val="6F6D762A"/>
    <w:rsid w:val="7931E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64B4EF-676B-49E5-9784-5D8A10697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1C29E6-268A-4728-A6A3-4088C11CD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1</Pages>
  <Words>254</Words>
  <Characters>1451</Characters>
  <Application>Microsoft Office Word</Application>
  <DocSecurity>0</DocSecurity>
  <Lines>12</Lines>
  <Paragraphs>3</Paragraphs>
  <ScaleCrop>false</ScaleCrop>
  <Company>ZRSBR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68</cp:revision>
  <cp:lastPrinted>2016-06-20T06:28:00Z</cp:lastPrinted>
  <dcterms:created xsi:type="dcterms:W3CDTF">2016-05-31T11:25:00Z</dcterms:created>
  <dcterms:modified xsi:type="dcterms:W3CDTF">2026-02-19T12:20:00Z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